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E1F7" w14:textId="77777777" w:rsidR="00331B8C" w:rsidRDefault="00331B8C" w:rsidP="00331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MEDONCROFT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E729BB2" w14:textId="77777777" w:rsidR="00331B8C" w:rsidRDefault="00331B8C" w:rsidP="00331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DCBC2C5" w14:textId="77777777" w:rsidR="00331B8C" w:rsidRDefault="00331B8C" w:rsidP="00331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FBE7DD" w14:textId="77777777" w:rsidR="00331B8C" w:rsidRDefault="00331B8C" w:rsidP="00331B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FB037F" w14:textId="77777777" w:rsidR="00331B8C" w:rsidRDefault="00331B8C" w:rsidP="00331B8C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6C1DC81" w14:textId="77777777" w:rsidR="00331B8C" w:rsidRDefault="00331B8C" w:rsidP="00331B8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3511A3" w14:textId="77777777" w:rsidR="00331B8C" w:rsidRDefault="00331B8C" w:rsidP="00331B8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CF26CB5" w14:textId="77777777" w:rsidR="00331B8C" w:rsidRDefault="00331B8C" w:rsidP="00331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415B6E" w14:textId="77777777" w:rsidR="00331B8C" w:rsidRDefault="00331B8C" w:rsidP="00331B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5D7895" w14:textId="77777777" w:rsidR="00331B8C" w:rsidRDefault="00331B8C" w:rsidP="00331B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025271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13F76" w14:textId="77777777" w:rsidR="00331B8C" w:rsidRDefault="00331B8C" w:rsidP="009139A6">
      <w:r>
        <w:separator/>
      </w:r>
    </w:p>
  </w:endnote>
  <w:endnote w:type="continuationSeparator" w:id="0">
    <w:p w14:paraId="3E77A3C5" w14:textId="77777777" w:rsidR="00331B8C" w:rsidRDefault="00331B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FA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BA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936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97A1E" w14:textId="77777777" w:rsidR="00331B8C" w:rsidRDefault="00331B8C" w:rsidP="009139A6">
      <w:r>
        <w:separator/>
      </w:r>
    </w:p>
  </w:footnote>
  <w:footnote w:type="continuationSeparator" w:id="0">
    <w:p w14:paraId="2AE2F721" w14:textId="77777777" w:rsidR="00331B8C" w:rsidRDefault="00331B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774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5D2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726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B8C"/>
    <w:rsid w:val="000666E0"/>
    <w:rsid w:val="002510B7"/>
    <w:rsid w:val="00331B8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58001"/>
  <w15:chartTrackingRefBased/>
  <w15:docId w15:val="{3E0B966F-A0B0-4E53-9A7D-942BA798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2022-07-19T18:57:00Z</dcterms:created>
  <dcterms:modified xsi:type="dcterms:W3CDTF">2022-07-19T18:59:00Z</dcterms:modified>
</cp:coreProperties>
</file>